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41623C4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2E1D27">
        <w:rPr>
          <w:b/>
          <w:noProof/>
          <w:sz w:val="24"/>
          <w:lang w:val="sv-SE"/>
        </w:rPr>
        <w:t>S2-26</w:t>
      </w:r>
      <w:r w:rsidR="002E1D27" w:rsidRPr="002E1D27">
        <w:rPr>
          <w:rFonts w:eastAsia="맑은 고딕" w:hint="eastAsia"/>
          <w:b/>
          <w:noProof/>
          <w:sz w:val="24"/>
          <w:lang w:val="sv-SE" w:eastAsia="ko-KR"/>
        </w:rPr>
        <w:t>00103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409DFBA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F2F0C" w:rsidRPr="00FF2F0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51BEBB04" w:rsidR="00C93D83" w:rsidRPr="001826ED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F2F0C">
        <w:rPr>
          <w:rFonts w:ascii="Arial" w:eastAsia="맑은 고딕" w:hAnsi="Arial" w:cs="Arial" w:hint="eastAsia"/>
          <w:b/>
          <w:lang w:eastAsia="ko-KR"/>
        </w:rPr>
        <w:t>21</w:t>
      </w:r>
      <w:r w:rsidR="00D70714">
        <w:rPr>
          <w:rFonts w:ascii="Arial" w:hAnsi="Arial" w:cs="Arial"/>
          <w:b/>
        </w:rPr>
        <w:t>, bullet#</w:t>
      </w:r>
      <w:r w:rsidR="00D33709">
        <w:rPr>
          <w:rFonts w:ascii="Arial" w:eastAsia="맑은 고딕" w:hAnsi="Arial" w:cs="Arial" w:hint="eastAsia"/>
          <w:b/>
          <w:lang w:eastAsia="ko-KR"/>
        </w:rPr>
        <w:t>2</w:t>
      </w:r>
      <w:r w:rsidR="00AB1CCA" w:rsidRPr="003B3CC4">
        <w:rPr>
          <w:rFonts w:ascii="Arial" w:hAnsi="Arial" w:cs="Arial"/>
          <w:b/>
        </w:rPr>
        <w:t xml:space="preserve">] </w:t>
      </w:r>
      <w:r w:rsidR="001826ED">
        <w:rPr>
          <w:rFonts w:ascii="Arial" w:eastAsia="맑은 고딕" w:hAnsi="Arial" w:cs="Arial" w:hint="eastAsia"/>
          <w:b/>
          <w:lang w:eastAsia="ko-KR"/>
        </w:rPr>
        <w:t>New solution for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EEE9047" w:rsidR="0051688C" w:rsidRPr="00FF2F0C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FF2F0C">
        <w:rPr>
          <w:rFonts w:ascii="Arial" w:eastAsia="맑은 고딕" w:hAnsi="Arial" w:cs="Arial" w:hint="eastAsia"/>
          <w:b/>
          <w:bCs/>
          <w:lang w:val="en-US" w:eastAsia="ko-KR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F9CEB15" w:rsidR="00D24BB9" w:rsidRPr="001826ED" w:rsidRDefault="00D24BB9" w:rsidP="00D24BB9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1826ED">
        <w:rPr>
          <w:rFonts w:ascii="Arial" w:eastAsia="맑은 고딕" w:hAnsi="Arial" w:cs="Arial" w:hint="eastAsia"/>
          <w:i/>
          <w:lang w:eastAsia="ko-KR"/>
        </w:rPr>
        <w:t xml:space="preserve">This </w:t>
      </w:r>
      <w:proofErr w:type="spellStart"/>
      <w:r w:rsidR="001826ED">
        <w:rPr>
          <w:rFonts w:ascii="Arial" w:eastAsia="맑은 고딕" w:hAnsi="Arial" w:cs="Arial" w:hint="eastAsia"/>
          <w:i/>
          <w:lang w:eastAsia="ko-KR"/>
        </w:rPr>
        <w:t>pCR</w:t>
      </w:r>
      <w:proofErr w:type="spellEnd"/>
      <w:r w:rsidR="001826ED">
        <w:rPr>
          <w:rFonts w:ascii="Arial" w:eastAsia="맑은 고딕" w:hAnsi="Arial" w:cs="Arial" w:hint="eastAsia"/>
          <w:i/>
          <w:lang w:eastAsia="ko-KR"/>
        </w:rPr>
        <w:t xml:space="preserve"> proposes a new solution for KI#21 "</w:t>
      </w:r>
      <w:r w:rsidR="001826ED" w:rsidRPr="001826ED">
        <w:rPr>
          <w:rFonts w:ascii="Arial" w:eastAsia="맑은 고딕" w:hAnsi="Arial" w:cs="Arial"/>
          <w:i/>
          <w:lang w:eastAsia="ko-KR"/>
        </w:rPr>
        <w:t>6G data framework in SA2</w:t>
      </w:r>
      <w:r w:rsidR="001826ED">
        <w:rPr>
          <w:rFonts w:ascii="Arial" w:eastAsia="맑은 고딕" w:hAnsi="Arial" w:cs="Arial" w:hint="eastAsia"/>
          <w:i/>
          <w:lang w:eastAsia="ko-KR"/>
        </w:rPr>
        <w:t>".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FC82E46" w14:textId="1413FD76" w:rsidR="008A46AB" w:rsidRDefault="008A46AB" w:rsidP="008A46AB">
      <w:pPr>
        <w:rPr>
          <w:rFonts w:eastAsia="맑은 고딕"/>
          <w:lang w:eastAsia="ko-KR"/>
        </w:rPr>
      </w:pPr>
      <w:r w:rsidRPr="00E37039">
        <w:rPr>
          <w:rFonts w:eastAsia="맑은 고딕"/>
          <w:lang w:eastAsia="ko-KR"/>
        </w:rPr>
        <w:t xml:space="preserve">This solution </w:t>
      </w:r>
      <w:r>
        <w:rPr>
          <w:rFonts w:eastAsia="맑은 고딕" w:hint="eastAsia"/>
          <w:lang w:eastAsia="ko-KR"/>
        </w:rPr>
        <w:t xml:space="preserve">mainly </w:t>
      </w:r>
      <w:r w:rsidRPr="00E37039">
        <w:rPr>
          <w:rFonts w:eastAsia="맑은 고딕"/>
          <w:lang w:eastAsia="ko-KR"/>
        </w:rPr>
        <w:t xml:space="preserve">addresses </w:t>
      </w:r>
      <w:r>
        <w:rPr>
          <w:rFonts w:eastAsia="맑은 고딕" w:hint="eastAsia"/>
          <w:lang w:eastAsia="ko-KR"/>
        </w:rPr>
        <w:t>the following for KI#21 "</w:t>
      </w:r>
      <w:r w:rsidRPr="008A46AB">
        <w:rPr>
          <w:rFonts w:eastAsia="맑은 고딕"/>
          <w:lang w:eastAsia="ko-KR"/>
        </w:rPr>
        <w:t>6G data framework in SA2"</w:t>
      </w:r>
      <w:r>
        <w:rPr>
          <w:rFonts w:eastAsia="맑은 고딕" w:hint="eastAsia"/>
          <w:lang w:eastAsia="ko-KR"/>
        </w:rPr>
        <w:t>:</w:t>
      </w:r>
    </w:p>
    <w:p w14:paraId="7DA40972" w14:textId="77777777" w:rsidR="008A46AB" w:rsidRDefault="008A46AB" w:rsidP="008A46AB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B</w:t>
      </w:r>
      <w:r w:rsidRPr="00E37039">
        <w:rPr>
          <w:lang w:eastAsia="ko-KR"/>
        </w:rPr>
        <w:t xml:space="preserve">ullet </w:t>
      </w:r>
      <w:r>
        <w:rPr>
          <w:rFonts w:eastAsia="맑은 고딕" w:hint="eastAsia"/>
          <w:lang w:eastAsia="ko-KR"/>
        </w:rPr>
        <w:t>2 "</w:t>
      </w:r>
      <w:r w:rsidRPr="001D0732">
        <w:t>Study required data framework functionalities to support the identified use cases</w:t>
      </w:r>
      <w:r>
        <w:rPr>
          <w:rFonts w:eastAsia="맑은 고딕" w:hint="eastAsia"/>
          <w:lang w:eastAsia="ko-KR"/>
        </w:rPr>
        <w:t>, e.g.:".</w:t>
      </w:r>
    </w:p>
    <w:p w14:paraId="64256721" w14:textId="3616FC28" w:rsidR="00134914" w:rsidRDefault="008A46AB" w:rsidP="0024309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1D0732">
        <w:t>The functionalities above may need to consider the quality of data, latency and data volume.</w:t>
      </w:r>
    </w:p>
    <w:p w14:paraId="43CD96BD" w14:textId="77777777" w:rsidR="008A46AB" w:rsidRDefault="008A46AB" w:rsidP="00243096">
      <w:pPr>
        <w:pStyle w:val="B1"/>
        <w:rPr>
          <w:rFonts w:eastAsia="맑은 고딕"/>
          <w:lang w:eastAsia="ko-KR"/>
        </w:rPr>
      </w:pPr>
    </w:p>
    <w:p w14:paraId="3EB09A80" w14:textId="77777777" w:rsidR="004D28AE" w:rsidRDefault="004D28AE" w:rsidP="004D28A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6G system can support 'Data as a Service' </w:t>
      </w:r>
      <w:r w:rsidRPr="00B4738B">
        <w:rPr>
          <w:rFonts w:eastAsia="맑은 고딕"/>
          <w:lang w:eastAsia="ko-KR"/>
        </w:rPr>
        <w:t>for beyond connectivity services</w:t>
      </w:r>
      <w:r>
        <w:rPr>
          <w:rFonts w:eastAsia="맑은 고딕" w:hint="eastAsia"/>
          <w:lang w:eastAsia="ko-KR"/>
        </w:rPr>
        <w:t xml:space="preserve"> such as AI/ML, sensing, energy </w:t>
      </w:r>
      <w:r w:rsidRPr="009C123F">
        <w:rPr>
          <w:rFonts w:eastAsia="맑은 고딕" w:hint="eastAsia"/>
          <w:lang w:eastAsia="ko-KR"/>
        </w:rPr>
        <w:t xml:space="preserve">saving/efficiency, computing, etc. that would </w:t>
      </w:r>
      <w:r w:rsidRPr="009C123F">
        <w:rPr>
          <w:rFonts w:eastAsia="맑은 고딕"/>
          <w:lang w:eastAsia="ko-KR"/>
        </w:rPr>
        <w:t>lead new revenue for MNO</w:t>
      </w:r>
      <w:r w:rsidRPr="009C123F">
        <w:rPr>
          <w:rFonts w:eastAsia="맑은 고딕" w:hint="eastAsia"/>
          <w:lang w:eastAsia="ko-KR"/>
        </w:rPr>
        <w:t>.</w:t>
      </w:r>
    </w:p>
    <w:p w14:paraId="1823F685" w14:textId="77777777" w:rsidR="004D28AE" w:rsidRDefault="004D28AE" w:rsidP="004D28AE">
      <w:pPr>
        <w:rPr>
          <w:rFonts w:eastAsia="맑은 고딕"/>
          <w:lang w:val="en" w:eastAsia="ko-KR"/>
        </w:rPr>
      </w:pPr>
      <w:r w:rsidRPr="00B4738B"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 xml:space="preserve">control plane and </w:t>
      </w:r>
      <w:r w:rsidRPr="00B4738B">
        <w:rPr>
          <w:rFonts w:eastAsia="맑은 고딕"/>
          <w:lang w:eastAsia="ko-KR"/>
        </w:rPr>
        <w:t>user plane</w:t>
      </w:r>
      <w:r>
        <w:rPr>
          <w:rFonts w:eastAsia="맑은 고딕" w:hint="eastAsia"/>
          <w:lang w:eastAsia="ko-KR"/>
        </w:rPr>
        <w:t xml:space="preserve"> developed for connectivity services (e.g. voice/video call, Internet services)</w:t>
      </w:r>
      <w:r w:rsidRPr="00B4738B">
        <w:rPr>
          <w:rFonts w:eastAsia="맑은 고딕"/>
          <w:lang w:eastAsia="ko-KR"/>
        </w:rPr>
        <w:t xml:space="preserve"> may be insufficient</w:t>
      </w:r>
      <w:r>
        <w:rPr>
          <w:rFonts w:eastAsia="맑은 고딕" w:hint="eastAsia"/>
          <w:lang w:eastAsia="ko-KR"/>
        </w:rPr>
        <w:t xml:space="preserve"> and inefficient</w:t>
      </w:r>
      <w:r w:rsidRPr="00B4738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to support data management </w:t>
      </w:r>
      <w:r w:rsidRPr="00B4738B">
        <w:rPr>
          <w:rFonts w:eastAsia="맑은 고딕"/>
          <w:lang w:eastAsia="ko-KR"/>
        </w:rPr>
        <w:t>for beyond connectivity services</w:t>
      </w:r>
      <w:r>
        <w:rPr>
          <w:rFonts w:eastAsia="맑은 고딕" w:hint="eastAsia"/>
          <w:lang w:eastAsia="ko-KR"/>
        </w:rPr>
        <w:t xml:space="preserve"> </w:t>
      </w:r>
      <w:r w:rsidRPr="00D446BA">
        <w:rPr>
          <w:rFonts w:eastAsia="맑은 고딕"/>
          <w:lang w:val="en" w:eastAsia="ko-KR"/>
        </w:rPr>
        <w:t>when considering</w:t>
      </w:r>
      <w:r>
        <w:rPr>
          <w:rFonts w:eastAsia="맑은 고딕" w:hint="eastAsia"/>
          <w:lang w:val="en" w:eastAsia="ko-KR"/>
        </w:rPr>
        <w:t xml:space="preserve"> </w:t>
      </w:r>
      <w:r w:rsidRPr="00D446BA">
        <w:rPr>
          <w:rFonts w:eastAsia="맑은 고딕"/>
          <w:lang w:val="en" w:eastAsia="ko-KR"/>
        </w:rPr>
        <w:t>various data collecting points</w:t>
      </w:r>
      <w:r>
        <w:rPr>
          <w:rFonts w:eastAsia="맑은 고딕" w:hint="eastAsia"/>
          <w:lang w:val="en" w:eastAsia="ko-KR"/>
        </w:rPr>
        <w:t xml:space="preserve"> (</w:t>
      </w:r>
      <w:r>
        <w:rPr>
          <w:rFonts w:eastAsia="맑은 고딕" w:hint="eastAsia"/>
          <w:lang w:eastAsia="ko-KR"/>
        </w:rPr>
        <w:t>data providers/sources</w:t>
      </w:r>
      <w:r>
        <w:rPr>
          <w:rFonts w:eastAsia="맑은 고딕" w:hint="eastAsia"/>
          <w:lang w:val="en" w:eastAsia="ko-KR"/>
        </w:rPr>
        <w:t>) as well as various data exposing points (data consumers), e.g. Core NFs, RAN nodes, UEs, AFs, OAM</w:t>
      </w:r>
      <w:r w:rsidRPr="00D446BA">
        <w:rPr>
          <w:rFonts w:eastAsia="맑은 고딕"/>
          <w:lang w:val="en" w:eastAsia="ko-KR"/>
        </w:rPr>
        <w:t>.</w:t>
      </w:r>
      <w:r>
        <w:rPr>
          <w:rFonts w:eastAsia="맑은 고딕" w:hint="eastAsia"/>
          <w:lang w:val="en" w:eastAsia="ko-KR"/>
        </w:rPr>
        <w:t xml:space="preserve"> </w:t>
      </w:r>
    </w:p>
    <w:p w14:paraId="04D3F605" w14:textId="760B729C" w:rsidR="008A46AB" w:rsidRDefault="004D28AE" w:rsidP="004D28AE">
      <w:pPr>
        <w:rPr>
          <w:rFonts w:eastAsia="맑은 고딕"/>
          <w:lang w:eastAsia="ko-KR"/>
        </w:rPr>
      </w:pPr>
      <w:r w:rsidRPr="004D28AE">
        <w:rPr>
          <w:rFonts w:eastAsia="맑은 고딕" w:hint="eastAsia"/>
          <w:lang w:eastAsia="ko-KR"/>
        </w:rPr>
        <w:t xml:space="preserve">Therefore, this solution proposes to develop </w:t>
      </w:r>
      <w:r>
        <w:rPr>
          <w:rFonts w:eastAsia="맑은 고딕" w:hint="eastAsia"/>
          <w:lang w:eastAsia="ko-KR"/>
        </w:rPr>
        <w:t>a new plane called Data Plane for data collection and transfer, and data exposure</w:t>
      </w:r>
      <w:r w:rsidRPr="009C123F">
        <w:rPr>
          <w:rFonts w:eastAsia="맑은 고딕" w:hint="eastAsia"/>
          <w:lang w:eastAsia="ko-KR"/>
        </w:rPr>
        <w:t xml:space="preserve"> </w:t>
      </w:r>
      <w:r w:rsidRPr="004D28AE">
        <w:rPr>
          <w:rFonts w:eastAsia="맑은 고딕" w:hint="eastAsia"/>
          <w:lang w:eastAsia="ko-KR"/>
        </w:rPr>
        <w:t>in 6G System.</w:t>
      </w:r>
    </w:p>
    <w:p w14:paraId="0C89D39C" w14:textId="77777777" w:rsidR="004D28AE" w:rsidRPr="008A46AB" w:rsidRDefault="004D28AE" w:rsidP="004D28AE">
      <w:pPr>
        <w:rPr>
          <w:rFonts w:eastAsia="맑은 고딕"/>
          <w:color w:val="0070C0"/>
          <w:lang w:eastAsia="ko-KR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608E308C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1D0625F1" w:rsidR="002518BD" w:rsidRPr="00FF2F0C" w:rsidRDefault="00901FBB" w:rsidP="000E565F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KI</w:t>
            </w:r>
            <w:r w:rsidR="00FF2F0C" w:rsidRPr="001D0732">
              <w:rPr>
                <w:rFonts w:eastAsia="DengXian"/>
                <w:lang w:eastAsia="zh-CN"/>
              </w:rPr>
              <w:t>#</w:t>
            </w:r>
            <w:r w:rsidR="00FF2F0C">
              <w:rPr>
                <w:rFonts w:eastAsia="맑은 고딕" w:hint="eastAsia"/>
                <w:lang w:eastAsia="ko-KR"/>
              </w:rPr>
              <w:t>21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A50B1F4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D6A05A1" w:rsidR="002518BD" w:rsidRPr="001D0732" w:rsidRDefault="00FF2F0C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3A5F72">
              <w:rPr>
                <w:rFonts w:eastAsia="맑은 고딕" w:hint="eastAsia"/>
                <w:lang w:eastAsia="ko-KR"/>
              </w:rPr>
              <w:t>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7C0C7AD3" w:rsidR="002518BD" w:rsidRPr="00FF2F0C" w:rsidRDefault="00FF2F0C" w:rsidP="000E565F">
            <w:pPr>
              <w:pStyle w:val="TAC"/>
              <w:rPr>
                <w:rFonts w:eastAsia="맑은 고딕"/>
                <w:b/>
                <w:bCs/>
                <w:lang w:eastAsia="ko-KR"/>
              </w:rPr>
            </w:pPr>
            <w:r>
              <w:rPr>
                <w:rFonts w:eastAsia="맑은 고딕" w:hint="eastAsia"/>
                <w:b/>
                <w:bCs/>
                <w:lang w:eastAsia="ko-KR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090A0E42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rFonts w:eastAsia="맑은 고딕"/>
          <w:lang w:val="en-US" w:eastAsia="ko-KR"/>
        </w:rPr>
      </w:pPr>
    </w:p>
    <w:p w14:paraId="77DC6755" w14:textId="77777777" w:rsidR="00A73CEB" w:rsidRPr="00A73CEB" w:rsidRDefault="00A73CEB">
      <w:pPr>
        <w:rPr>
          <w:rFonts w:eastAsia="맑은 고딕" w:hint="eastAsia"/>
          <w:lang w:val="en-US" w:eastAsia="ko-KR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9E87A66" w14:textId="53038EED" w:rsidR="0036775E" w:rsidRPr="00871A34" w:rsidRDefault="0036775E" w:rsidP="0036775E">
      <w:pPr>
        <w:pStyle w:val="2"/>
        <w:rPr>
          <w:rFonts w:eastAsia="맑은 고딕"/>
          <w:lang w:eastAsia="ko-KR"/>
        </w:rPr>
      </w:pPr>
      <w:r w:rsidRPr="008856AB">
        <w:t>6.</w:t>
      </w:r>
      <w:r w:rsidR="003A5F72">
        <w:rPr>
          <w:rFonts w:eastAsia="맑은 고딕" w:hint="eastAsia"/>
          <w:lang w:eastAsia="ko-KR"/>
        </w:rPr>
        <w:t>21</w:t>
      </w:r>
      <w:r w:rsidRPr="008856AB">
        <w:tab/>
        <w:t>Solutions to KI#</w:t>
      </w:r>
      <w:r w:rsidR="00871A34">
        <w:rPr>
          <w:rFonts w:eastAsia="맑은 고딕" w:hint="eastAsia"/>
          <w:lang w:eastAsia="ko-KR"/>
        </w:rPr>
        <w:t>21</w:t>
      </w:r>
    </w:p>
    <w:p w14:paraId="0BDF35F2" w14:textId="6A422392" w:rsidR="0036775E" w:rsidRPr="00AF77A5" w:rsidRDefault="0036775E" w:rsidP="0036775E">
      <w:pPr>
        <w:pStyle w:val="3"/>
        <w:rPr>
          <w:rFonts w:eastAsia="맑은 고딕"/>
          <w:lang w:eastAsia="ko-KR"/>
        </w:rPr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</w:t>
      </w:r>
      <w:proofErr w:type="gramStart"/>
      <w:r w:rsidR="003A5F72">
        <w:rPr>
          <w:rFonts w:eastAsia="맑은 고딕" w:hint="eastAsia"/>
          <w:lang w:eastAsia="ko-KR"/>
        </w:rPr>
        <w:t>21</w:t>
      </w:r>
      <w:r w:rsidRPr="001D0732">
        <w:t>.Y</w:t>
      </w:r>
      <w:proofErr w:type="gramEnd"/>
      <w:r w:rsidRPr="001D0732">
        <w:tab/>
        <w:t>Solution #</w:t>
      </w:r>
      <w:proofErr w:type="gramStart"/>
      <w:r w:rsidR="003A5F72">
        <w:rPr>
          <w:rFonts w:eastAsia="맑은 고딕" w:hint="eastAsia"/>
          <w:lang w:eastAsia="ko-KR"/>
        </w:rPr>
        <w:t>21</w:t>
      </w:r>
      <w:r w:rsidRPr="001D0732">
        <w:t>.Y</w:t>
      </w:r>
      <w:proofErr w:type="gramEnd"/>
      <w:r w:rsidRPr="001D0732">
        <w:t xml:space="preserve">: </w:t>
      </w:r>
      <w:bookmarkEnd w:id="27"/>
      <w:bookmarkEnd w:id="28"/>
      <w:bookmarkEnd w:id="29"/>
      <w:bookmarkEnd w:id="30"/>
      <w:bookmarkEnd w:id="31"/>
      <w:bookmarkEnd w:id="32"/>
      <w:bookmarkEnd w:id="33"/>
      <w:r w:rsidR="00AF77A5">
        <w:rPr>
          <w:rFonts w:eastAsia="맑은 고딕" w:hint="eastAsia"/>
          <w:lang w:eastAsia="ko-KR"/>
        </w:rPr>
        <w:t>Data plane for 6G data framework</w:t>
      </w:r>
    </w:p>
    <w:p w14:paraId="0D254E1F" w14:textId="1721D176" w:rsidR="0036775E" w:rsidRPr="001D0732" w:rsidRDefault="0036775E" w:rsidP="0036775E">
      <w:pPr>
        <w:pStyle w:val="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</w:t>
      </w:r>
      <w:proofErr w:type="gramStart"/>
      <w:r w:rsidR="003A5F72">
        <w:rPr>
          <w:rFonts w:eastAsia="맑은 고딕" w:hint="eastAsia"/>
          <w:lang w:eastAsia="ko-KR"/>
        </w:rPr>
        <w:t>21</w:t>
      </w:r>
      <w:r w:rsidRPr="001D0732">
        <w:t>.Y.</w:t>
      </w:r>
      <w:proofErr w:type="gramEnd"/>
      <w:r w:rsidRPr="001D0732">
        <w:t>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464F426F" w14:textId="1EB8458D" w:rsidR="00E37039" w:rsidRDefault="00E37039" w:rsidP="0036775E">
      <w:pPr>
        <w:rPr>
          <w:rFonts w:eastAsia="맑은 고딕"/>
          <w:lang w:eastAsia="ko-KR"/>
        </w:rPr>
      </w:pPr>
      <w:bookmarkStart w:id="42" w:name="_Toc500949101"/>
      <w:r w:rsidRPr="00E37039">
        <w:rPr>
          <w:rFonts w:eastAsia="맑은 고딕"/>
          <w:lang w:eastAsia="ko-KR"/>
        </w:rPr>
        <w:t xml:space="preserve">This solution </w:t>
      </w:r>
      <w:r>
        <w:rPr>
          <w:rFonts w:eastAsia="맑은 고딕" w:hint="eastAsia"/>
          <w:lang w:eastAsia="ko-KR"/>
        </w:rPr>
        <w:t xml:space="preserve">mainly </w:t>
      </w:r>
      <w:r w:rsidRPr="00E37039">
        <w:rPr>
          <w:rFonts w:eastAsia="맑은 고딕"/>
          <w:lang w:eastAsia="ko-KR"/>
        </w:rPr>
        <w:t xml:space="preserve">addresses </w:t>
      </w:r>
      <w:r w:rsidR="00C90593">
        <w:rPr>
          <w:rFonts w:eastAsia="맑은 고딕" w:hint="eastAsia"/>
          <w:lang w:eastAsia="ko-KR"/>
        </w:rPr>
        <w:t>the following</w:t>
      </w:r>
      <w:r w:rsidR="00B661B6">
        <w:rPr>
          <w:rFonts w:eastAsia="맑은 고딕" w:hint="eastAsia"/>
          <w:lang w:eastAsia="ko-KR"/>
        </w:rPr>
        <w:t xml:space="preserve"> for KI#21</w:t>
      </w:r>
      <w:r w:rsidR="00C90593">
        <w:rPr>
          <w:rFonts w:eastAsia="맑은 고딕" w:hint="eastAsia"/>
          <w:lang w:eastAsia="ko-KR"/>
        </w:rPr>
        <w:t>:</w:t>
      </w:r>
    </w:p>
    <w:p w14:paraId="4A5161D1" w14:textId="2171A87C" w:rsidR="00E37039" w:rsidRDefault="00E37039" w:rsidP="00E3703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C90593">
        <w:rPr>
          <w:rFonts w:eastAsia="맑은 고딕" w:hint="eastAsia"/>
          <w:lang w:eastAsia="ko-KR"/>
        </w:rPr>
        <w:t>B</w:t>
      </w:r>
      <w:r w:rsidRPr="00E37039">
        <w:rPr>
          <w:lang w:eastAsia="ko-KR"/>
        </w:rPr>
        <w:t xml:space="preserve">ullet </w:t>
      </w:r>
      <w:r>
        <w:rPr>
          <w:rFonts w:eastAsia="맑은 고딕" w:hint="eastAsia"/>
          <w:lang w:eastAsia="ko-KR"/>
        </w:rPr>
        <w:t>2 "</w:t>
      </w:r>
      <w:r w:rsidRPr="001D0732">
        <w:t>Study required data framework functionalities to support the identified use cases</w:t>
      </w:r>
      <w:r>
        <w:rPr>
          <w:rFonts w:eastAsia="맑은 고딕" w:hint="eastAsia"/>
          <w:lang w:eastAsia="ko-KR"/>
        </w:rPr>
        <w:t>, e.g.:".</w:t>
      </w:r>
    </w:p>
    <w:p w14:paraId="19A40FE0" w14:textId="4A4E1D52" w:rsidR="00E37039" w:rsidRPr="00E37039" w:rsidRDefault="00E37039" w:rsidP="00E3703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1D0732">
        <w:t>The functionalities above may need to consider the quality of data, latency and data volume.</w:t>
      </w:r>
    </w:p>
    <w:p w14:paraId="761E6D37" w14:textId="7F7E6FE3" w:rsidR="0036775E" w:rsidRDefault="009207CF" w:rsidP="0036775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High-level solution principles are as below:</w:t>
      </w:r>
    </w:p>
    <w:p w14:paraId="7B391CFB" w14:textId="48F98814" w:rsidR="00AF77A5" w:rsidRDefault="00AF77A5" w:rsidP="00AF77A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9207CF">
        <w:rPr>
          <w:rFonts w:eastAsia="맑은 고딕" w:hint="eastAsia"/>
          <w:lang w:eastAsia="ko-KR"/>
        </w:rPr>
        <w:t>This solution proposes a</w:t>
      </w:r>
      <w:r w:rsidR="00D33709">
        <w:rPr>
          <w:rFonts w:eastAsia="맑은 고딕" w:hint="eastAsia"/>
          <w:lang w:eastAsia="ko-KR"/>
        </w:rPr>
        <w:t xml:space="preserve"> new plane called Data Plane for data collection and transfer, and data exposure.</w:t>
      </w:r>
    </w:p>
    <w:p w14:paraId="07A88C0C" w14:textId="73C3019F" w:rsidR="00C90593" w:rsidRPr="00642197" w:rsidRDefault="00C90593" w:rsidP="00AF77A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9207CF">
        <w:rPr>
          <w:rFonts w:eastAsia="맑은 고딕" w:hint="eastAsia"/>
          <w:lang w:eastAsia="ko-KR"/>
        </w:rPr>
        <w:t xml:space="preserve">This solution proposes </w:t>
      </w:r>
      <w:r w:rsidR="006E4DF3">
        <w:rPr>
          <w:rFonts w:eastAsia="맑은 고딕" w:hint="eastAsia"/>
          <w:lang w:eastAsia="ko-KR"/>
        </w:rPr>
        <w:t xml:space="preserve">QoS model for Data Plane </w:t>
      </w:r>
      <w:r w:rsidR="00A1160D">
        <w:rPr>
          <w:rFonts w:eastAsia="맑은 고딕" w:hint="eastAsia"/>
          <w:lang w:eastAsia="ko-KR"/>
        </w:rPr>
        <w:t xml:space="preserve">with </w:t>
      </w:r>
      <w:r w:rsidR="00642197">
        <w:rPr>
          <w:rFonts w:eastAsia="맑은 고딕" w:hint="eastAsia"/>
          <w:lang w:eastAsia="ko-KR"/>
        </w:rPr>
        <w:t xml:space="preserve">QoS parameters and QoS </w:t>
      </w:r>
      <w:r w:rsidR="00642197" w:rsidRPr="003964A6">
        <w:t>characteristics</w:t>
      </w:r>
      <w:r w:rsidR="00642197">
        <w:rPr>
          <w:rFonts w:eastAsia="맑은 고딕" w:hint="eastAsia"/>
          <w:lang w:eastAsia="ko-KR"/>
        </w:rPr>
        <w:t xml:space="preserve"> </w:t>
      </w:r>
      <w:r w:rsidR="00D17F3D">
        <w:rPr>
          <w:rFonts w:eastAsia="맑은 고딕" w:hint="eastAsia"/>
          <w:lang w:eastAsia="ko-KR"/>
        </w:rPr>
        <w:t>for Data Plane</w:t>
      </w:r>
      <w:r w:rsidR="00642197">
        <w:rPr>
          <w:rFonts w:eastAsia="맑은 고딕" w:hint="eastAsia"/>
          <w:lang w:eastAsia="ko-KR"/>
        </w:rPr>
        <w:t>.</w:t>
      </w:r>
    </w:p>
    <w:p w14:paraId="3EB1FE9D" w14:textId="41AA5750" w:rsidR="006E4DF3" w:rsidRDefault="006E4DF3" w:rsidP="006E4DF3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A1160D">
        <w:rPr>
          <w:rFonts w:eastAsia="맑은 고딕" w:hint="eastAsia"/>
          <w:lang w:eastAsia="ko-KR"/>
        </w:rPr>
        <w:t>QoS parameters</w:t>
      </w:r>
      <w:r w:rsidR="00D17F3D">
        <w:rPr>
          <w:rFonts w:eastAsia="맑은 고딕" w:hint="eastAsia"/>
          <w:lang w:eastAsia="ko-KR"/>
        </w:rPr>
        <w:t xml:space="preserve"> for Data Plane</w:t>
      </w:r>
      <w:r w:rsidR="00A1160D">
        <w:rPr>
          <w:rFonts w:eastAsia="맑은 고딕" w:hint="eastAsia"/>
          <w:lang w:eastAsia="ko-KR"/>
        </w:rPr>
        <w:t xml:space="preserve"> </w:t>
      </w:r>
      <w:r w:rsidR="00A1160D">
        <w:rPr>
          <w:rFonts w:eastAsia="맑은 고딕"/>
          <w:lang w:eastAsia="ko-KR"/>
        </w:rPr>
        <w:t>include</w:t>
      </w:r>
      <w:r w:rsidR="00A1160D">
        <w:rPr>
          <w:rFonts w:eastAsia="맑은 고딕" w:hint="eastAsia"/>
          <w:lang w:eastAsia="ko-KR"/>
        </w:rPr>
        <w:t xml:space="preserve"> </w:t>
      </w:r>
      <w:r w:rsidR="00A1160D">
        <w:rPr>
          <w:rFonts w:hint="eastAsia"/>
          <w:lang w:eastAsia="ko-KR"/>
        </w:rPr>
        <w:t>Data Plane-6</w:t>
      </w:r>
      <w:r w:rsidR="00A1160D" w:rsidRPr="003964A6">
        <w:t>G QoS Identifier</w:t>
      </w:r>
      <w:r w:rsidR="00A1160D">
        <w:rPr>
          <w:rFonts w:hint="eastAsia"/>
          <w:lang w:eastAsia="ko-KR"/>
        </w:rPr>
        <w:t xml:space="preserve"> (DP-6QI</w:t>
      </w:r>
      <w:r w:rsidR="00A1160D">
        <w:rPr>
          <w:rFonts w:eastAsia="맑은 고딕" w:hint="eastAsia"/>
          <w:lang w:eastAsia="ko-KR"/>
        </w:rPr>
        <w:t xml:space="preserve">), ARP, </w:t>
      </w:r>
      <w:r w:rsidR="00A1160D" w:rsidRPr="003964A6">
        <w:t>Flow Bit Rates</w:t>
      </w:r>
      <w:r w:rsidR="00A1160D">
        <w:rPr>
          <w:rFonts w:eastAsia="맑은 고딕" w:hint="eastAsia"/>
          <w:lang w:eastAsia="ko-KR"/>
        </w:rPr>
        <w:t xml:space="preserve"> (GFBR and MFBR) and </w:t>
      </w:r>
      <w:r w:rsidR="00A1160D" w:rsidRPr="003964A6">
        <w:t>Aggregate Bit Rates</w:t>
      </w:r>
      <w:r w:rsidR="0034664F">
        <w:rPr>
          <w:rFonts w:eastAsia="맑은 고딕" w:hint="eastAsia"/>
          <w:lang w:eastAsia="ko-KR"/>
        </w:rPr>
        <w:t>.</w:t>
      </w:r>
    </w:p>
    <w:p w14:paraId="2CD5E605" w14:textId="5027E4B2" w:rsidR="00D21E62" w:rsidRPr="00D21E62" w:rsidRDefault="00D21E62" w:rsidP="00D21E62">
      <w:pPr>
        <w:pStyle w:val="B3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</w:t>
      </w:r>
      <w:r w:rsidRPr="003964A6">
        <w:t>tandardiz</w:t>
      </w:r>
      <w:r>
        <w:rPr>
          <w:rFonts w:eastAsia="맑은 고딕" w:hint="eastAsia"/>
          <w:lang w:eastAsia="ko-KR"/>
        </w:rPr>
        <w:t>ed</w:t>
      </w:r>
      <w:r w:rsidRPr="003964A6">
        <w:t xml:space="preserve"> </w:t>
      </w:r>
      <w:r>
        <w:rPr>
          <w:rFonts w:eastAsia="맑은 고딕" w:hint="eastAsia"/>
          <w:lang w:eastAsia="ko-KR"/>
        </w:rPr>
        <w:t xml:space="preserve">DP-6QI values for </w:t>
      </w:r>
      <w:r w:rsidRPr="003964A6">
        <w:t>services that are assumed to be frequently used</w:t>
      </w:r>
      <w:r>
        <w:rPr>
          <w:rFonts w:eastAsia="맑은 고딕" w:hint="eastAsia"/>
          <w:lang w:eastAsia="ko-KR"/>
        </w:rPr>
        <w:t xml:space="preserve"> and transmitted over Data Plane are proposed.</w:t>
      </w:r>
    </w:p>
    <w:p w14:paraId="638E484E" w14:textId="72CDB805" w:rsidR="00D21E62" w:rsidRPr="00B304DF" w:rsidRDefault="00D21E62" w:rsidP="00B304DF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B304DF">
        <w:rPr>
          <w:rFonts w:eastAsia="Times New Roman" w:hint="eastAsia"/>
          <w:lang w:eastAsia="en-GB"/>
        </w:rPr>
        <w:t>Editor's Note:</w:t>
      </w:r>
      <w:r w:rsidRPr="00B304DF">
        <w:rPr>
          <w:rFonts w:eastAsia="Times New Roman"/>
          <w:lang w:eastAsia="en-GB"/>
        </w:rPr>
        <w:tab/>
      </w:r>
      <w:r w:rsidRPr="00B304DF">
        <w:rPr>
          <w:rFonts w:eastAsia="Times New Roman" w:hint="eastAsia"/>
          <w:lang w:eastAsia="en-GB"/>
        </w:rPr>
        <w:t xml:space="preserve">It is FFS whether </w:t>
      </w:r>
      <w:r w:rsidR="00430F64" w:rsidRPr="00B304DF">
        <w:rPr>
          <w:rFonts w:eastAsia="Times New Roman" w:hint="eastAsia"/>
          <w:lang w:eastAsia="en-GB"/>
        </w:rPr>
        <w:t xml:space="preserve">different sets of standardized </w:t>
      </w:r>
      <w:r w:rsidRPr="00B304DF">
        <w:rPr>
          <w:rFonts w:eastAsia="Times New Roman" w:hint="eastAsia"/>
          <w:lang w:eastAsia="en-GB"/>
        </w:rPr>
        <w:t>6</w:t>
      </w:r>
      <w:r w:rsidRPr="00B304DF">
        <w:rPr>
          <w:rFonts w:eastAsia="Times New Roman"/>
          <w:lang w:eastAsia="en-GB"/>
        </w:rPr>
        <w:t>G QoS Identifier</w:t>
      </w:r>
      <w:r w:rsidRPr="00B304DF">
        <w:rPr>
          <w:rFonts w:eastAsia="Times New Roman" w:hint="eastAsia"/>
          <w:lang w:eastAsia="en-GB"/>
        </w:rPr>
        <w:t xml:space="preserve"> values </w:t>
      </w:r>
      <w:r w:rsidR="00430F64" w:rsidRPr="00B304DF">
        <w:rPr>
          <w:rFonts w:eastAsia="Times New Roman" w:hint="eastAsia"/>
          <w:lang w:eastAsia="en-GB"/>
        </w:rPr>
        <w:t xml:space="preserve">are needed </w:t>
      </w:r>
      <w:r w:rsidRPr="00B304DF">
        <w:rPr>
          <w:rFonts w:eastAsia="Times New Roman" w:hint="eastAsia"/>
          <w:lang w:eastAsia="en-GB"/>
        </w:rPr>
        <w:t>for User Plane and Data Plane.</w:t>
      </w:r>
    </w:p>
    <w:p w14:paraId="72083FE2" w14:textId="50E32E4C" w:rsidR="0034664F" w:rsidRPr="00D94F8A" w:rsidRDefault="0034664F" w:rsidP="00D94F8A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D94F8A">
        <w:rPr>
          <w:rFonts w:eastAsia="맑은 고딕" w:hint="eastAsia"/>
          <w:lang w:eastAsia="ko-KR"/>
        </w:rPr>
        <w:t xml:space="preserve">QoS </w:t>
      </w:r>
      <w:r w:rsidR="00D94F8A" w:rsidRPr="003964A6">
        <w:t>characteristics</w:t>
      </w:r>
      <w:r w:rsidR="00D94F8A">
        <w:rPr>
          <w:rFonts w:eastAsia="맑은 고딕" w:hint="eastAsia"/>
          <w:lang w:eastAsia="ko-KR"/>
        </w:rPr>
        <w:t xml:space="preserve"> </w:t>
      </w:r>
      <w:r w:rsidR="00D17F3D">
        <w:rPr>
          <w:rFonts w:eastAsia="맑은 고딕" w:hint="eastAsia"/>
          <w:lang w:eastAsia="ko-KR"/>
        </w:rPr>
        <w:t xml:space="preserve">for Data Plane </w:t>
      </w:r>
      <w:r w:rsidR="00D94F8A">
        <w:rPr>
          <w:rFonts w:eastAsia="맑은 고딕" w:hint="eastAsia"/>
          <w:lang w:eastAsia="ko-KR"/>
        </w:rPr>
        <w:t xml:space="preserve">include </w:t>
      </w:r>
      <w:r w:rsidR="00D94F8A" w:rsidRPr="00D94F8A">
        <w:rPr>
          <w:rFonts w:eastAsia="맑은 고딕"/>
          <w:lang w:eastAsia="ko-KR"/>
        </w:rPr>
        <w:t>Resource Type (Non-GBR, GBR)</w:t>
      </w:r>
      <w:r w:rsidR="00D94F8A">
        <w:rPr>
          <w:rFonts w:eastAsia="맑은 고딕" w:hint="eastAsia"/>
          <w:lang w:eastAsia="ko-KR"/>
        </w:rPr>
        <w:t xml:space="preserve">, </w:t>
      </w:r>
      <w:r w:rsidR="00D94F8A" w:rsidRPr="00D94F8A">
        <w:rPr>
          <w:rFonts w:eastAsia="맑은 고딕"/>
          <w:lang w:eastAsia="ko-KR"/>
        </w:rPr>
        <w:t>Priority Level</w:t>
      </w:r>
      <w:r w:rsidR="00D94F8A">
        <w:rPr>
          <w:rFonts w:eastAsia="맑은 고딕" w:hint="eastAsia"/>
          <w:lang w:eastAsia="ko-KR"/>
        </w:rPr>
        <w:t xml:space="preserve">, </w:t>
      </w:r>
      <w:r w:rsidR="00D94F8A" w:rsidRPr="00D94F8A">
        <w:rPr>
          <w:rFonts w:eastAsia="맑은 고딕"/>
          <w:lang w:eastAsia="ko-KR"/>
        </w:rPr>
        <w:t>Packet Delay Budget</w:t>
      </w:r>
      <w:r w:rsidR="00D231AA">
        <w:rPr>
          <w:rFonts w:eastAsia="맑은 고딕" w:hint="eastAsia"/>
          <w:lang w:eastAsia="ko-KR"/>
        </w:rPr>
        <w:t xml:space="preserve">, </w:t>
      </w:r>
      <w:r w:rsidR="00D94F8A" w:rsidRPr="00D94F8A">
        <w:rPr>
          <w:rFonts w:eastAsia="맑은 고딕"/>
          <w:lang w:eastAsia="ko-KR"/>
        </w:rPr>
        <w:t>Packet Error Rate</w:t>
      </w:r>
      <w:r w:rsidR="00D231AA">
        <w:rPr>
          <w:rFonts w:eastAsia="맑은 고딕" w:hint="eastAsia"/>
          <w:lang w:eastAsia="ko-KR"/>
        </w:rPr>
        <w:t xml:space="preserve"> and for </w:t>
      </w:r>
      <w:r w:rsidR="00D231AA" w:rsidRPr="00D94F8A">
        <w:rPr>
          <w:rFonts w:eastAsia="맑은 고딕"/>
          <w:lang w:eastAsia="ko-KR"/>
        </w:rPr>
        <w:t>GBR resource type</w:t>
      </w:r>
      <w:r w:rsidR="00D231AA">
        <w:rPr>
          <w:rFonts w:eastAsia="맑은 고딕" w:hint="eastAsia"/>
          <w:lang w:eastAsia="ko-KR"/>
        </w:rPr>
        <w:t xml:space="preserve"> </w:t>
      </w:r>
      <w:r w:rsidR="00D94F8A" w:rsidRPr="00D94F8A">
        <w:rPr>
          <w:rFonts w:eastAsia="맑은 고딕"/>
          <w:lang w:eastAsia="ko-KR"/>
        </w:rPr>
        <w:t>Averaging Window</w:t>
      </w:r>
      <w:r w:rsidR="00D231AA">
        <w:rPr>
          <w:rFonts w:eastAsia="맑은 고딕" w:hint="eastAsia"/>
          <w:lang w:eastAsia="ko-KR"/>
        </w:rPr>
        <w:t>.</w:t>
      </w:r>
    </w:p>
    <w:p w14:paraId="0850CE58" w14:textId="076D6A2C" w:rsidR="0036775E" w:rsidRDefault="0036775E" w:rsidP="0036775E">
      <w:pPr>
        <w:pStyle w:val="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</w:t>
      </w:r>
      <w:proofErr w:type="gramStart"/>
      <w:r w:rsidR="003A5F72">
        <w:rPr>
          <w:rFonts w:eastAsia="맑은 고딕" w:hint="eastAsia"/>
          <w:lang w:eastAsia="ko-KR"/>
        </w:rPr>
        <w:t>21</w:t>
      </w:r>
      <w:r w:rsidRPr="001D0732">
        <w:t>.Y.</w:t>
      </w:r>
      <w:proofErr w:type="gramEnd"/>
      <w:r w:rsidRPr="001D0732">
        <w:t>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87345CC" w14:textId="00A4C843" w:rsidR="001168AF" w:rsidRDefault="009C123F" w:rsidP="009C123F">
      <w:pPr>
        <w:rPr>
          <w:rFonts w:eastAsia="맑은 고딕"/>
          <w:lang w:eastAsia="ko-KR"/>
        </w:rPr>
      </w:pP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>
        <w:rPr>
          <w:rFonts w:eastAsia="맑은 고딕" w:hint="eastAsia"/>
          <w:lang w:eastAsia="ko-KR"/>
        </w:rPr>
        <w:t xml:space="preserve">6G system can support 'Data as a Service' </w:t>
      </w:r>
      <w:r w:rsidRPr="00B4738B">
        <w:rPr>
          <w:rFonts w:eastAsia="맑은 고딕"/>
          <w:lang w:eastAsia="ko-KR"/>
        </w:rPr>
        <w:t>for beyond connectivity services</w:t>
      </w:r>
      <w:r>
        <w:rPr>
          <w:rFonts w:eastAsia="맑은 고딕" w:hint="eastAsia"/>
          <w:lang w:eastAsia="ko-KR"/>
        </w:rPr>
        <w:t xml:space="preserve"> such as AI/ML, sensing, energy </w:t>
      </w:r>
      <w:r w:rsidRPr="009C123F">
        <w:rPr>
          <w:rFonts w:eastAsia="맑은 고딕" w:hint="eastAsia"/>
          <w:lang w:eastAsia="ko-KR"/>
        </w:rPr>
        <w:t xml:space="preserve">saving/efficiency, computing, etc. that would </w:t>
      </w:r>
      <w:r w:rsidRPr="009C123F">
        <w:rPr>
          <w:rFonts w:eastAsia="맑은 고딕"/>
          <w:lang w:eastAsia="ko-KR"/>
        </w:rPr>
        <w:t>lead new revenue for MNO</w:t>
      </w:r>
      <w:r w:rsidRPr="009C123F">
        <w:rPr>
          <w:rFonts w:eastAsia="맑은 고딕" w:hint="eastAsia"/>
          <w:lang w:eastAsia="ko-KR"/>
        </w:rPr>
        <w:t>.</w:t>
      </w:r>
    </w:p>
    <w:p w14:paraId="647F199C" w14:textId="2CE0F948" w:rsidR="009C123F" w:rsidRDefault="009C123F" w:rsidP="009C123F">
      <w:pPr>
        <w:rPr>
          <w:rFonts w:eastAsia="맑은 고딕"/>
          <w:lang w:val="en" w:eastAsia="ko-KR"/>
        </w:rPr>
      </w:pPr>
      <w:r w:rsidRPr="00B4738B">
        <w:rPr>
          <w:rFonts w:eastAsia="맑은 고딕"/>
          <w:lang w:eastAsia="ko-KR"/>
        </w:rPr>
        <w:t xml:space="preserve">The </w:t>
      </w:r>
      <w:r w:rsidR="005B4F85">
        <w:rPr>
          <w:rFonts w:eastAsia="맑은 고딕" w:hint="eastAsia"/>
          <w:lang w:eastAsia="ko-KR"/>
        </w:rPr>
        <w:t xml:space="preserve">control plane and </w:t>
      </w:r>
      <w:r w:rsidRPr="00B4738B">
        <w:rPr>
          <w:rFonts w:eastAsia="맑은 고딕"/>
          <w:lang w:eastAsia="ko-KR"/>
        </w:rPr>
        <w:t>user plane</w:t>
      </w:r>
      <w:r w:rsidR="00A93CB3">
        <w:rPr>
          <w:rFonts w:eastAsia="맑은 고딕" w:hint="eastAsia"/>
          <w:lang w:eastAsia="ko-KR"/>
        </w:rPr>
        <w:t xml:space="preserve"> developed for connectivity services (e.g. voice/video call, Internet services)</w:t>
      </w:r>
      <w:r w:rsidRPr="00B4738B">
        <w:rPr>
          <w:rFonts w:eastAsia="맑은 고딕"/>
          <w:lang w:eastAsia="ko-KR"/>
        </w:rPr>
        <w:t xml:space="preserve"> may be insufficient</w:t>
      </w:r>
      <w:r>
        <w:rPr>
          <w:rFonts w:eastAsia="맑은 고딕" w:hint="eastAsia"/>
          <w:lang w:eastAsia="ko-KR"/>
        </w:rPr>
        <w:t xml:space="preserve"> and inefficient</w:t>
      </w:r>
      <w:r w:rsidRPr="00B4738B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to support data management </w:t>
      </w:r>
      <w:r w:rsidRPr="00B4738B">
        <w:rPr>
          <w:rFonts w:eastAsia="맑은 고딕"/>
          <w:lang w:eastAsia="ko-KR"/>
        </w:rPr>
        <w:t>for beyond connectivity services</w:t>
      </w:r>
      <w:r>
        <w:rPr>
          <w:rFonts w:eastAsia="맑은 고딕" w:hint="eastAsia"/>
          <w:lang w:eastAsia="ko-KR"/>
        </w:rPr>
        <w:t xml:space="preserve"> </w:t>
      </w:r>
      <w:r w:rsidRPr="00D446BA">
        <w:rPr>
          <w:rFonts w:eastAsia="맑은 고딕"/>
          <w:lang w:val="en" w:eastAsia="ko-KR"/>
        </w:rPr>
        <w:t>when considering</w:t>
      </w:r>
      <w:r w:rsidR="00C85AE4">
        <w:rPr>
          <w:rFonts w:eastAsia="맑은 고딕" w:hint="eastAsia"/>
          <w:lang w:val="en" w:eastAsia="ko-KR"/>
        </w:rPr>
        <w:t xml:space="preserve"> </w:t>
      </w:r>
      <w:r w:rsidRPr="00D446BA">
        <w:rPr>
          <w:rFonts w:eastAsia="맑은 고딕"/>
          <w:lang w:val="en" w:eastAsia="ko-KR"/>
        </w:rPr>
        <w:t>various data collecting points</w:t>
      </w:r>
      <w:r>
        <w:rPr>
          <w:rFonts w:eastAsia="맑은 고딕" w:hint="eastAsia"/>
          <w:lang w:val="en" w:eastAsia="ko-KR"/>
        </w:rPr>
        <w:t xml:space="preserve"> (</w:t>
      </w:r>
      <w:r>
        <w:rPr>
          <w:rFonts w:eastAsia="맑은 고딕" w:hint="eastAsia"/>
          <w:lang w:eastAsia="ko-KR"/>
        </w:rPr>
        <w:t>data providers/sources</w:t>
      </w:r>
      <w:r>
        <w:rPr>
          <w:rFonts w:eastAsia="맑은 고딕" w:hint="eastAsia"/>
          <w:lang w:val="en" w:eastAsia="ko-KR"/>
        </w:rPr>
        <w:t>) as well as various data exposing points (data consumers), e.g. Core NFs, RAN nodes, UEs, AFs, OAM</w:t>
      </w:r>
      <w:r w:rsidRPr="00D446BA">
        <w:rPr>
          <w:rFonts w:eastAsia="맑은 고딕"/>
          <w:lang w:val="en" w:eastAsia="ko-KR"/>
        </w:rPr>
        <w:t>.</w:t>
      </w:r>
      <w:r>
        <w:rPr>
          <w:rFonts w:eastAsia="맑은 고딕" w:hint="eastAsia"/>
          <w:lang w:val="en" w:eastAsia="ko-KR"/>
        </w:rPr>
        <w:t xml:space="preserve"> </w:t>
      </w:r>
    </w:p>
    <w:p w14:paraId="0AA87309" w14:textId="2A9AF4B9" w:rsidR="009C123F" w:rsidRDefault="009C123F" w:rsidP="009C123F">
      <w:pPr>
        <w:rPr>
          <w:rFonts w:eastAsia="맑은 고딕"/>
          <w:lang w:val="en" w:eastAsia="ko-KR"/>
        </w:rPr>
      </w:pPr>
      <w:r w:rsidRPr="009C123F">
        <w:rPr>
          <w:rFonts w:eastAsia="맑은 고딕" w:hint="eastAsia"/>
          <w:lang w:val="en" w:eastAsia="ko-KR"/>
        </w:rPr>
        <w:t xml:space="preserve">Therefore, </w:t>
      </w:r>
      <w:r>
        <w:rPr>
          <w:rFonts w:eastAsia="맑은 고딕" w:hint="eastAsia"/>
          <w:lang w:val="en" w:eastAsia="ko-KR"/>
        </w:rPr>
        <w:t xml:space="preserve">this solution proposes to develop </w:t>
      </w:r>
      <w:r w:rsidR="00911321">
        <w:rPr>
          <w:rFonts w:eastAsia="맑은 고딕" w:hint="eastAsia"/>
          <w:lang w:eastAsia="ko-KR"/>
        </w:rPr>
        <w:t>a new plane called Data Plane for data collection and transfer, and data exposure</w:t>
      </w:r>
      <w:r w:rsidRPr="009C123F">
        <w:rPr>
          <w:rFonts w:eastAsia="맑은 고딕" w:hint="eastAsia"/>
          <w:lang w:eastAsia="ko-KR"/>
        </w:rPr>
        <w:t xml:space="preserve"> </w:t>
      </w:r>
      <w:r w:rsidRPr="009C123F">
        <w:rPr>
          <w:rFonts w:eastAsia="맑은 고딕" w:hint="eastAsia"/>
          <w:lang w:val="en" w:eastAsia="ko-KR"/>
        </w:rPr>
        <w:t xml:space="preserve">in 6G </w:t>
      </w:r>
      <w:r w:rsidR="00A22F10">
        <w:rPr>
          <w:rFonts w:eastAsia="맑은 고딕" w:hint="eastAsia"/>
          <w:lang w:val="en" w:eastAsia="ko-KR"/>
        </w:rPr>
        <w:t>S</w:t>
      </w:r>
      <w:r w:rsidRPr="009C123F">
        <w:rPr>
          <w:rFonts w:eastAsia="맑은 고딕" w:hint="eastAsia"/>
          <w:lang w:val="en" w:eastAsia="ko-KR"/>
        </w:rPr>
        <w:t>ystem.</w:t>
      </w:r>
    </w:p>
    <w:p w14:paraId="156E2CB8" w14:textId="4FD9CA13" w:rsidR="00076A1F" w:rsidRDefault="00B22B34" w:rsidP="009C12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To support data handling and </w:t>
      </w:r>
      <w:r>
        <w:rPr>
          <w:rFonts w:eastAsia="맑은 고딕"/>
          <w:lang w:eastAsia="ko-KR"/>
        </w:rPr>
        <w:t>transmission</w:t>
      </w:r>
      <w:r>
        <w:rPr>
          <w:rFonts w:eastAsia="맑은 고딕" w:hint="eastAsia"/>
          <w:lang w:eastAsia="ko-KR"/>
        </w:rPr>
        <w:t xml:space="preserve"> by using the Data Plane considering various </w:t>
      </w:r>
      <w:r w:rsidR="005B4771">
        <w:rPr>
          <w:rFonts w:eastAsia="맑은 고딕" w:hint="eastAsia"/>
          <w:lang w:eastAsia="ko-KR"/>
        </w:rPr>
        <w:t xml:space="preserve">data types and </w:t>
      </w:r>
      <w:r>
        <w:rPr>
          <w:rFonts w:eastAsia="맑은 고딕" w:hint="eastAsia"/>
          <w:lang w:eastAsia="ko-KR"/>
        </w:rPr>
        <w:t xml:space="preserve">service requirements such as </w:t>
      </w:r>
      <w:r w:rsidR="005B4771" w:rsidRPr="00B26C2A">
        <w:t>priority requirement, reliability requirement, delay requirement</w:t>
      </w:r>
      <w:r w:rsidR="005B4771">
        <w:rPr>
          <w:rFonts w:eastAsia="맑은 고딕" w:hint="eastAsia"/>
          <w:lang w:eastAsia="ko-KR"/>
        </w:rPr>
        <w:t>, QoS model for Data Plane needs to be studied.</w:t>
      </w:r>
    </w:p>
    <w:p w14:paraId="3E8825BB" w14:textId="0BC25EFB" w:rsidR="0087508A" w:rsidRDefault="003D798D" w:rsidP="009C123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QoS model</w:t>
      </w:r>
      <w:r w:rsidR="00C143EF">
        <w:rPr>
          <w:rFonts w:eastAsia="맑은 고딕" w:hint="eastAsia"/>
          <w:lang w:eastAsia="ko-KR"/>
        </w:rPr>
        <w:t xml:space="preserve"> and framework</w:t>
      </w:r>
      <w:r>
        <w:rPr>
          <w:rFonts w:eastAsia="맑은 고딕" w:hint="eastAsia"/>
          <w:lang w:eastAsia="ko-KR"/>
        </w:rPr>
        <w:t xml:space="preserve"> for Data Plane can be designed by referring to QoS model</w:t>
      </w:r>
      <w:r w:rsidR="00C143EF">
        <w:rPr>
          <w:rFonts w:eastAsia="맑은 고딕" w:hint="eastAsia"/>
          <w:lang w:eastAsia="ko-KR"/>
        </w:rPr>
        <w:t xml:space="preserve"> and framework</w:t>
      </w:r>
      <w:r>
        <w:rPr>
          <w:rFonts w:eastAsia="맑은 고딕" w:hint="eastAsia"/>
          <w:lang w:eastAsia="ko-KR"/>
        </w:rPr>
        <w:t xml:space="preserve"> for 5G System specified in TS</w:t>
      </w:r>
      <w:r w:rsidRPr="003964A6">
        <w:t> </w:t>
      </w:r>
      <w:r>
        <w:rPr>
          <w:rFonts w:eastAsia="맑은 고딕" w:hint="eastAsia"/>
          <w:lang w:eastAsia="ko-KR"/>
        </w:rPr>
        <w:t>23.501 although not all features specified in clause</w:t>
      </w:r>
      <w:r w:rsidRPr="003964A6">
        <w:t> </w:t>
      </w:r>
      <w:r>
        <w:rPr>
          <w:rFonts w:eastAsia="맑은 고딕" w:hint="eastAsia"/>
          <w:lang w:eastAsia="ko-KR"/>
        </w:rPr>
        <w:t>5.7 of TS</w:t>
      </w:r>
      <w:r w:rsidRPr="003964A6">
        <w:t> </w:t>
      </w:r>
      <w:r>
        <w:rPr>
          <w:rFonts w:eastAsia="맑은 고딕" w:hint="eastAsia"/>
          <w:lang w:eastAsia="ko-KR"/>
        </w:rPr>
        <w:t xml:space="preserve">23.501 have to be supported for Data Plane. </w:t>
      </w:r>
    </w:p>
    <w:p w14:paraId="4A118FDC" w14:textId="50EF7CC4" w:rsidR="00327F16" w:rsidRDefault="0087508A" w:rsidP="00317F8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this solution, </w:t>
      </w:r>
      <w:r w:rsidR="00327F16">
        <w:rPr>
          <w:rFonts w:eastAsia="맑은 고딕" w:hint="eastAsia"/>
          <w:lang w:eastAsia="ko-KR"/>
        </w:rPr>
        <w:t xml:space="preserve">the following QoS parameters </w:t>
      </w:r>
      <w:r w:rsidR="00D17F3D">
        <w:rPr>
          <w:rFonts w:eastAsia="맑은 고딕" w:hint="eastAsia"/>
          <w:lang w:eastAsia="ko-KR"/>
        </w:rPr>
        <w:t xml:space="preserve">for Data Plane </w:t>
      </w:r>
      <w:r w:rsidR="00327F16">
        <w:rPr>
          <w:rFonts w:eastAsia="맑은 고딕" w:hint="eastAsia"/>
          <w:lang w:eastAsia="ko-KR"/>
        </w:rPr>
        <w:t>are proposed.</w:t>
      </w:r>
    </w:p>
    <w:p w14:paraId="228D8D20" w14:textId="46B3BC45" w:rsidR="00327F16" w:rsidRDefault="007112C8" w:rsidP="00327F1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 w:rsidR="00327F16">
        <w:rPr>
          <w:rFonts w:eastAsia="맑은 고딕"/>
          <w:lang w:eastAsia="ko-KR"/>
        </w:rPr>
        <w:tab/>
      </w:r>
      <w:r w:rsidR="00327F16">
        <w:rPr>
          <w:rFonts w:hint="eastAsia"/>
          <w:lang w:eastAsia="ko-KR"/>
        </w:rPr>
        <w:t>Data Plane-6</w:t>
      </w:r>
      <w:r w:rsidR="00327F16" w:rsidRPr="003964A6">
        <w:t>G QoS Identifier</w:t>
      </w:r>
      <w:r w:rsidR="00327F16">
        <w:rPr>
          <w:rFonts w:hint="eastAsia"/>
          <w:lang w:eastAsia="ko-KR"/>
        </w:rPr>
        <w:t xml:space="preserve"> (DP-6QI</w:t>
      </w:r>
      <w:r w:rsidR="00327F16">
        <w:rPr>
          <w:rFonts w:eastAsia="맑은 고딕" w:hint="eastAsia"/>
          <w:lang w:eastAsia="ko-KR"/>
        </w:rPr>
        <w:t>)</w:t>
      </w:r>
    </w:p>
    <w:p w14:paraId="690B806E" w14:textId="458238C0" w:rsidR="00D17F3D" w:rsidRPr="00D17F3D" w:rsidRDefault="00327F16" w:rsidP="00327F1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ARP</w:t>
      </w:r>
    </w:p>
    <w:p w14:paraId="23BB2B09" w14:textId="30F9CE0C" w:rsidR="00327F16" w:rsidRDefault="00327F16" w:rsidP="00327F1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3964A6">
        <w:t>Flow Bit Rates</w:t>
      </w:r>
      <w:r>
        <w:rPr>
          <w:rFonts w:eastAsia="맑은 고딕" w:hint="eastAsia"/>
          <w:lang w:eastAsia="ko-KR"/>
        </w:rPr>
        <w:t xml:space="preserve"> (GFBR and MFBR)</w:t>
      </w:r>
    </w:p>
    <w:p w14:paraId="4E02A808" w14:textId="6C1E02C6" w:rsidR="006E50B7" w:rsidRPr="006E50B7" w:rsidRDefault="00F27E9F" w:rsidP="009377B3">
      <w:pPr>
        <w:pStyle w:val="B1"/>
        <w:rPr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3964A6">
        <w:t>Aggregate Bit Rates</w:t>
      </w:r>
    </w:p>
    <w:p w14:paraId="052735B7" w14:textId="0BEC540C" w:rsidR="007112C8" w:rsidRDefault="007112C8" w:rsidP="00317F81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 xml:space="preserve">In this solution, the following QoS </w:t>
      </w:r>
      <w:r w:rsidRPr="003964A6">
        <w:t>characteristics</w:t>
      </w:r>
      <w:r>
        <w:rPr>
          <w:rFonts w:eastAsia="맑은 고딕" w:hint="eastAsia"/>
          <w:lang w:eastAsia="ko-KR"/>
        </w:rPr>
        <w:t xml:space="preserve"> </w:t>
      </w:r>
      <w:r w:rsidR="00D17F3D">
        <w:rPr>
          <w:rFonts w:eastAsia="맑은 고딕" w:hint="eastAsia"/>
          <w:lang w:eastAsia="ko-KR"/>
        </w:rPr>
        <w:t xml:space="preserve">for Data Plane </w:t>
      </w:r>
      <w:r>
        <w:rPr>
          <w:rFonts w:eastAsia="맑은 고딕" w:hint="eastAsia"/>
          <w:lang w:eastAsia="ko-KR"/>
        </w:rPr>
        <w:t>are proposed.</w:t>
      </w:r>
    </w:p>
    <w:p w14:paraId="3A2AA8CB" w14:textId="031961D4" w:rsidR="007112C8" w:rsidRDefault="007112C8" w:rsidP="007112C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Resource Type</w:t>
      </w:r>
      <w:r w:rsidR="00D94F8A">
        <w:rPr>
          <w:rFonts w:eastAsia="맑은 고딕" w:hint="eastAsia"/>
          <w:lang w:eastAsia="ko-KR"/>
        </w:rPr>
        <w:t xml:space="preserve"> (</w:t>
      </w:r>
      <w:r>
        <w:rPr>
          <w:rFonts w:eastAsia="맑은 고딕" w:hint="eastAsia"/>
          <w:lang w:eastAsia="ko-KR"/>
        </w:rPr>
        <w:t>Non-GBR, GBR</w:t>
      </w:r>
      <w:r w:rsidR="00D94F8A">
        <w:rPr>
          <w:rFonts w:eastAsia="맑은 고딕" w:hint="eastAsia"/>
          <w:lang w:eastAsia="ko-KR"/>
        </w:rPr>
        <w:t>)</w:t>
      </w:r>
    </w:p>
    <w:p w14:paraId="119A4A4B" w14:textId="4B03C420" w:rsidR="007112C8" w:rsidRDefault="007112C8" w:rsidP="007112C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3964A6">
        <w:t>Priority Level</w:t>
      </w:r>
    </w:p>
    <w:p w14:paraId="6720CADA" w14:textId="77777777" w:rsidR="007112C8" w:rsidRDefault="007112C8" w:rsidP="007112C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3964A6">
        <w:t>Packet Delay Budge</w:t>
      </w:r>
      <w:r>
        <w:rPr>
          <w:rFonts w:eastAsia="맑은 고딕" w:hint="eastAsia"/>
          <w:lang w:eastAsia="ko-KR"/>
        </w:rPr>
        <w:t>t</w:t>
      </w:r>
    </w:p>
    <w:p w14:paraId="70130275" w14:textId="77777777" w:rsidR="007112C8" w:rsidRDefault="007112C8" w:rsidP="007112C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327F16">
        <w:rPr>
          <w:rFonts w:eastAsia="맑은 고딕"/>
          <w:lang w:eastAsia="ko-KR"/>
        </w:rPr>
        <w:t>Packet Error</w:t>
      </w:r>
      <w:r>
        <w:rPr>
          <w:rFonts w:eastAsia="맑은 고딕" w:hint="eastAsia"/>
          <w:lang w:eastAsia="ko-KR"/>
        </w:rPr>
        <w:t xml:space="preserve"> </w:t>
      </w:r>
      <w:r w:rsidRPr="00327F16">
        <w:rPr>
          <w:rFonts w:eastAsia="맑은 고딕"/>
          <w:lang w:eastAsia="ko-KR"/>
        </w:rPr>
        <w:t>Rate</w:t>
      </w:r>
    </w:p>
    <w:p w14:paraId="761D4A9D" w14:textId="09D28217" w:rsidR="007112C8" w:rsidRPr="007112C8" w:rsidRDefault="007112C8" w:rsidP="007112C8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327F16">
        <w:rPr>
          <w:lang w:eastAsia="ko-KR"/>
        </w:rPr>
        <w:t>Averaging Window</w:t>
      </w:r>
      <w:r>
        <w:rPr>
          <w:rFonts w:hint="eastAsia"/>
          <w:lang w:eastAsia="ko-KR"/>
        </w:rPr>
        <w:t xml:space="preserve"> for GBR</w:t>
      </w:r>
      <w:r>
        <w:rPr>
          <w:rFonts w:eastAsia="맑은 고딕" w:hint="eastAsia"/>
          <w:lang w:eastAsia="ko-KR"/>
        </w:rPr>
        <w:t xml:space="preserve"> </w:t>
      </w:r>
      <w:r w:rsidRPr="003964A6">
        <w:rPr>
          <w:lang w:eastAsia="zh-CN"/>
        </w:rPr>
        <w:t>resource type</w:t>
      </w:r>
    </w:p>
    <w:p w14:paraId="1C62055F" w14:textId="6BE361F8" w:rsidR="00327F16" w:rsidRDefault="00327F16" w:rsidP="00FC490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proposes to </w:t>
      </w:r>
      <w:r w:rsidR="0087508A">
        <w:rPr>
          <w:rFonts w:eastAsia="맑은 고딕" w:hint="eastAsia"/>
          <w:lang w:eastAsia="ko-KR"/>
        </w:rPr>
        <w:t>s</w:t>
      </w:r>
      <w:r w:rsidR="0087508A" w:rsidRPr="003964A6">
        <w:t>tandardiz</w:t>
      </w:r>
      <w:r>
        <w:rPr>
          <w:rFonts w:eastAsia="맑은 고딕" w:hint="eastAsia"/>
          <w:lang w:eastAsia="ko-KR"/>
        </w:rPr>
        <w:t>e</w:t>
      </w:r>
      <w:r w:rsidR="0087508A" w:rsidRPr="003964A6">
        <w:t xml:space="preserve"> </w:t>
      </w:r>
      <w:r w:rsidR="00D13227">
        <w:rPr>
          <w:rFonts w:eastAsia="맑은 고딕" w:hint="eastAsia"/>
          <w:lang w:eastAsia="ko-KR"/>
        </w:rPr>
        <w:t>DP-6QI values</w:t>
      </w:r>
      <w:r w:rsidR="00FC490E">
        <w:rPr>
          <w:rFonts w:eastAsia="맑은 고딕" w:hint="eastAsia"/>
          <w:lang w:eastAsia="ko-KR"/>
        </w:rPr>
        <w:t xml:space="preserve"> </w:t>
      </w:r>
      <w:r w:rsidR="00291150" w:rsidRPr="003964A6">
        <w:t>for services that are assumed to be frequently used</w:t>
      </w:r>
      <w:r w:rsidR="00DA12B4">
        <w:rPr>
          <w:rFonts w:eastAsia="맑은 고딕" w:hint="eastAsia"/>
          <w:lang w:eastAsia="ko-KR"/>
        </w:rPr>
        <w:t xml:space="preserve"> and transmitted over Data Plane,</w:t>
      </w:r>
      <w:r w:rsidR="00291150" w:rsidRPr="003964A6">
        <w:t xml:space="preserve"> and thus benefit from optimized signalling by using standardized QoS characteristics</w:t>
      </w:r>
      <w:r w:rsidR="007A02F0">
        <w:rPr>
          <w:rFonts w:eastAsia="맑은 고딕" w:hint="eastAsia"/>
          <w:lang w:eastAsia="ko-KR"/>
        </w:rPr>
        <w:t xml:space="preserve"> for Data Plane</w:t>
      </w:r>
      <w:r w:rsidR="00291150" w:rsidRPr="003964A6">
        <w:t xml:space="preserve">. </w:t>
      </w:r>
      <w:r w:rsidR="00317F81" w:rsidRPr="003964A6">
        <w:t xml:space="preserve">Dynamically assigned </w:t>
      </w:r>
      <w:r w:rsidR="00317F81">
        <w:rPr>
          <w:rFonts w:eastAsia="맑은 고딕" w:hint="eastAsia"/>
          <w:lang w:eastAsia="ko-KR"/>
        </w:rPr>
        <w:t>DP-6</w:t>
      </w:r>
      <w:r w:rsidR="00317F81" w:rsidRPr="003964A6">
        <w:t xml:space="preserve">QI values can be used for services for which standardized </w:t>
      </w:r>
      <w:r w:rsidR="00317F81">
        <w:rPr>
          <w:rFonts w:eastAsia="맑은 고딕" w:hint="eastAsia"/>
          <w:lang w:eastAsia="ko-KR"/>
        </w:rPr>
        <w:t>DP-6</w:t>
      </w:r>
      <w:r w:rsidR="00317F81" w:rsidRPr="003964A6">
        <w:t>QI values are not defined.</w:t>
      </w:r>
      <w:r w:rsidR="00FC490E">
        <w:rPr>
          <w:rFonts w:eastAsia="맑은 고딕" w:hint="eastAsia"/>
          <w:lang w:eastAsia="ko-KR"/>
        </w:rPr>
        <w:t xml:space="preserve"> </w:t>
      </w:r>
      <w:r w:rsidR="00A0548F">
        <w:rPr>
          <w:rFonts w:eastAsia="맑은 고딕" w:hint="eastAsia"/>
          <w:lang w:eastAsia="ko-KR"/>
        </w:rPr>
        <w:t xml:space="preserve">Each </w:t>
      </w:r>
      <w:r w:rsidR="00291150" w:rsidRPr="003964A6">
        <w:t xml:space="preserve">standardized </w:t>
      </w:r>
      <w:r w:rsidR="00317F81">
        <w:rPr>
          <w:rFonts w:eastAsia="맑은 고딕" w:hint="eastAsia"/>
          <w:lang w:eastAsia="ko-KR"/>
        </w:rPr>
        <w:t>DP-6</w:t>
      </w:r>
      <w:r w:rsidR="00291150" w:rsidRPr="003964A6">
        <w:t xml:space="preserve">QI value </w:t>
      </w:r>
      <w:r w:rsidR="00A0548F">
        <w:rPr>
          <w:rFonts w:eastAsia="맑은 고딕" w:hint="eastAsia"/>
          <w:lang w:eastAsia="ko-KR"/>
        </w:rPr>
        <w:t xml:space="preserve">can be mapped </w:t>
      </w:r>
      <w:r w:rsidR="00291150" w:rsidRPr="003964A6">
        <w:t xml:space="preserve">to </w:t>
      </w:r>
      <w:r w:rsidR="00A0548F">
        <w:rPr>
          <w:rFonts w:eastAsia="맑은 고딕" w:hint="eastAsia"/>
          <w:lang w:eastAsia="ko-KR"/>
        </w:rPr>
        <w:t xml:space="preserve">the following </w:t>
      </w:r>
      <w:r w:rsidR="00317F81">
        <w:rPr>
          <w:rFonts w:eastAsia="맑은 고딕" w:hint="eastAsia"/>
          <w:lang w:eastAsia="ko-KR"/>
        </w:rPr>
        <w:t>6</w:t>
      </w:r>
      <w:r w:rsidR="00291150" w:rsidRPr="003964A6">
        <w:t>G QoS characteristics</w:t>
      </w:r>
      <w:r w:rsidR="00A0548F">
        <w:rPr>
          <w:rFonts w:eastAsia="맑은 고딕" w:hint="eastAsia"/>
          <w:lang w:eastAsia="ko-KR"/>
        </w:rPr>
        <w:t>:</w:t>
      </w:r>
      <w:r w:rsidR="00FC490E">
        <w:rPr>
          <w:rFonts w:eastAsia="맑은 고딕" w:hint="eastAsia"/>
          <w:lang w:eastAsia="ko-KR"/>
        </w:rPr>
        <w:t xml:space="preserve"> </w:t>
      </w:r>
      <w:r w:rsidR="006B0401">
        <w:rPr>
          <w:rFonts w:eastAsia="맑은 고딕" w:hint="eastAsia"/>
          <w:lang w:eastAsia="ko-KR"/>
        </w:rPr>
        <w:t>Resource Type</w:t>
      </w:r>
      <w:r w:rsidR="00FC490E">
        <w:rPr>
          <w:rFonts w:eastAsia="맑은 고딕" w:hint="eastAsia"/>
          <w:lang w:eastAsia="ko-KR"/>
        </w:rPr>
        <w:t xml:space="preserve">, </w:t>
      </w:r>
      <w:r w:rsidRPr="003964A6">
        <w:t>Default Priority Level</w:t>
      </w:r>
      <w:r w:rsidR="00FC490E">
        <w:rPr>
          <w:rFonts w:eastAsia="맑은 고딕" w:hint="eastAsia"/>
          <w:lang w:eastAsia="ko-KR"/>
        </w:rPr>
        <w:t xml:space="preserve">, </w:t>
      </w:r>
      <w:r w:rsidRPr="003964A6">
        <w:t>Packet Delay Budge</w:t>
      </w:r>
      <w:r>
        <w:rPr>
          <w:rFonts w:eastAsia="맑은 고딕" w:hint="eastAsia"/>
          <w:lang w:eastAsia="ko-KR"/>
        </w:rPr>
        <w:t>t</w:t>
      </w:r>
      <w:r w:rsidR="00FC490E">
        <w:rPr>
          <w:rFonts w:eastAsia="맑은 고딕" w:hint="eastAsia"/>
          <w:lang w:eastAsia="ko-KR"/>
        </w:rPr>
        <w:t xml:space="preserve">, </w:t>
      </w:r>
      <w:r w:rsidRPr="00327F16">
        <w:rPr>
          <w:rFonts w:eastAsia="맑은 고딕"/>
          <w:lang w:eastAsia="ko-KR"/>
        </w:rPr>
        <w:t>Packet Error</w:t>
      </w:r>
      <w:r>
        <w:rPr>
          <w:rFonts w:eastAsia="맑은 고딕" w:hint="eastAsia"/>
          <w:lang w:eastAsia="ko-KR"/>
        </w:rPr>
        <w:t xml:space="preserve"> </w:t>
      </w:r>
      <w:r w:rsidRPr="00327F16">
        <w:rPr>
          <w:rFonts w:eastAsia="맑은 고딕"/>
          <w:lang w:eastAsia="ko-KR"/>
        </w:rPr>
        <w:t>Rate</w:t>
      </w:r>
      <w:r w:rsidR="00FC490E">
        <w:rPr>
          <w:rFonts w:eastAsia="맑은 고딕" w:hint="eastAsia"/>
          <w:lang w:eastAsia="ko-KR"/>
        </w:rPr>
        <w:t xml:space="preserve">, and for GBR resource type </w:t>
      </w:r>
      <w:r w:rsidRPr="00327F16">
        <w:rPr>
          <w:rFonts w:eastAsia="맑은 고딕"/>
          <w:lang w:eastAsia="ko-KR"/>
        </w:rPr>
        <w:t>Default</w:t>
      </w:r>
      <w:r>
        <w:rPr>
          <w:rFonts w:eastAsia="맑은 고딕" w:hint="eastAsia"/>
          <w:lang w:eastAsia="ko-KR"/>
        </w:rPr>
        <w:t xml:space="preserve"> </w:t>
      </w:r>
      <w:r w:rsidRPr="00327F16">
        <w:rPr>
          <w:rFonts w:eastAsia="맑은 고딕"/>
          <w:lang w:eastAsia="ko-KR"/>
        </w:rPr>
        <w:t>Averaging Window</w:t>
      </w:r>
      <w:r w:rsidR="00FC490E">
        <w:rPr>
          <w:rFonts w:eastAsia="맑은 고딕" w:hint="eastAsia"/>
          <w:lang w:eastAsia="ko-KR"/>
        </w:rPr>
        <w:t>.</w:t>
      </w:r>
    </w:p>
    <w:p w14:paraId="07C1BF17" w14:textId="18CC6F0C" w:rsidR="00882D7E" w:rsidRPr="00882D7E" w:rsidRDefault="00430F64" w:rsidP="0015082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ko-KR"/>
        </w:rPr>
      </w:pPr>
      <w:r w:rsidRPr="00B304DF">
        <w:rPr>
          <w:rFonts w:eastAsia="Times New Roman" w:hint="eastAsia"/>
          <w:lang w:eastAsia="en-GB"/>
        </w:rPr>
        <w:t>Editor's Note:</w:t>
      </w:r>
      <w:r w:rsidRPr="00B304DF">
        <w:rPr>
          <w:rFonts w:eastAsia="Times New Roman"/>
          <w:lang w:eastAsia="en-GB"/>
        </w:rPr>
        <w:tab/>
      </w:r>
      <w:r w:rsidRPr="00B304DF">
        <w:rPr>
          <w:rFonts w:eastAsia="Times New Roman" w:hint="eastAsia"/>
          <w:lang w:eastAsia="en-GB"/>
        </w:rPr>
        <w:t>It is FFS whether different sets of standardized 6</w:t>
      </w:r>
      <w:r w:rsidRPr="00B304DF">
        <w:rPr>
          <w:rFonts w:eastAsia="Times New Roman"/>
          <w:lang w:eastAsia="en-GB"/>
        </w:rPr>
        <w:t>G QoS Identifier</w:t>
      </w:r>
      <w:r w:rsidRPr="00B304DF">
        <w:rPr>
          <w:rFonts w:eastAsia="Times New Roman" w:hint="eastAsia"/>
          <w:lang w:eastAsia="en-GB"/>
        </w:rPr>
        <w:t xml:space="preserve"> values are needed for User Plane and Data Plane.</w:t>
      </w:r>
    </w:p>
    <w:p w14:paraId="20B4997C" w14:textId="0B8EC658" w:rsidR="0036775E" w:rsidRDefault="0036775E" w:rsidP="0036775E">
      <w:pPr>
        <w:pStyle w:val="4"/>
      </w:pPr>
      <w:r w:rsidRPr="001D0732">
        <w:t>6.</w:t>
      </w:r>
      <w:proofErr w:type="gramStart"/>
      <w:r w:rsidR="003A5F72">
        <w:rPr>
          <w:rFonts w:eastAsia="맑은 고딕" w:hint="eastAsia"/>
          <w:lang w:eastAsia="ko-KR"/>
        </w:rPr>
        <w:t>21</w:t>
      </w:r>
      <w:r w:rsidRPr="001D0732">
        <w:t>.Y.</w:t>
      </w:r>
      <w:proofErr w:type="gramEnd"/>
      <w:r w:rsidRPr="001D0732">
        <w:t>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40813BEA" w14:textId="304736AD" w:rsidR="007174D4" w:rsidRPr="00FC1C13" w:rsidRDefault="0003196B" w:rsidP="00FC1C1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 w:rsidRPr="00B304DF">
        <w:rPr>
          <w:rFonts w:eastAsia="Times New Roman" w:hint="eastAsia"/>
          <w:lang w:eastAsia="en-GB"/>
        </w:rPr>
        <w:t>Editor's Note:</w:t>
      </w:r>
      <w:r w:rsidRPr="00B304DF">
        <w:rPr>
          <w:rFonts w:eastAsia="Times New Roman"/>
          <w:lang w:eastAsia="en-GB"/>
        </w:rPr>
        <w:tab/>
      </w:r>
      <w:r>
        <w:rPr>
          <w:rFonts w:eastAsia="맑은 고딕" w:hint="eastAsia"/>
          <w:lang w:eastAsia="ko-KR"/>
        </w:rPr>
        <w:t>Procedures related to Data Plane considering QoS model and framework for Data Plane are</w:t>
      </w:r>
      <w:r w:rsidRPr="00B304DF">
        <w:rPr>
          <w:rFonts w:eastAsia="Times New Roman" w:hint="eastAsia"/>
          <w:lang w:eastAsia="en-GB"/>
        </w:rPr>
        <w:t xml:space="preserve"> FFS</w:t>
      </w:r>
      <w:r>
        <w:rPr>
          <w:rFonts w:eastAsia="맑은 고딕" w:hint="eastAsia"/>
          <w:lang w:eastAsia="ko-KR"/>
        </w:rPr>
        <w:t xml:space="preserve"> and may be dependent on architecture for 6G data framework.</w:t>
      </w:r>
    </w:p>
    <w:p w14:paraId="76CEEC83" w14:textId="317EF521" w:rsidR="0036775E" w:rsidRDefault="0036775E" w:rsidP="0036775E">
      <w:pPr>
        <w:pStyle w:val="4"/>
      </w:pPr>
      <w:r w:rsidRPr="001D0732">
        <w:rPr>
          <w:lang w:eastAsia="zh-CN"/>
        </w:rPr>
        <w:t>6.</w:t>
      </w:r>
      <w:proofErr w:type="gramStart"/>
      <w:r w:rsidR="003A5F72">
        <w:rPr>
          <w:rFonts w:eastAsia="맑은 고딕" w:hint="eastAsia"/>
          <w:lang w:eastAsia="ko-KR"/>
        </w:rPr>
        <w:t>21</w:t>
      </w:r>
      <w:r w:rsidRPr="001D0732">
        <w:rPr>
          <w:lang w:eastAsia="zh-CN"/>
        </w:rPr>
        <w:t>.Y.</w:t>
      </w:r>
      <w:proofErr w:type="gramEnd"/>
      <w:r w:rsidRPr="001D0732">
        <w:rPr>
          <w:lang w:eastAsia="zh-CN"/>
        </w:rPr>
        <w:t>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7B5791B5" w14:textId="6F145913" w:rsidR="002D3D2B" w:rsidRPr="00FC1C13" w:rsidRDefault="002D3D2B" w:rsidP="002D3D2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B304DF">
        <w:rPr>
          <w:rFonts w:eastAsia="Times New Roman" w:hint="eastAsia"/>
          <w:lang w:eastAsia="en-GB"/>
        </w:rPr>
        <w:t>Editor's Note:</w:t>
      </w:r>
      <w:r w:rsidRPr="00B304DF">
        <w:rPr>
          <w:rFonts w:eastAsia="Times New Roman"/>
          <w:lang w:eastAsia="en-GB"/>
        </w:rPr>
        <w:tab/>
      </w:r>
      <w:r>
        <w:rPr>
          <w:rFonts w:eastAsia="맑은 고딕" w:hint="eastAsia"/>
          <w:lang w:eastAsia="ko-KR"/>
        </w:rPr>
        <w:t xml:space="preserve">Impacted </w:t>
      </w:r>
      <w:r w:rsidRPr="001D0732">
        <w:t>Services, Entities and Interfaces</w:t>
      </w:r>
      <w:r>
        <w:rPr>
          <w:rFonts w:eastAsia="맑은 고딕" w:hint="eastAsia"/>
          <w:lang w:eastAsia="ko-KR"/>
        </w:rPr>
        <w:t xml:space="preserve"> related to Data Plane considering QoS model and framework for Data Plane are</w:t>
      </w:r>
      <w:r w:rsidRPr="00B304DF">
        <w:rPr>
          <w:rFonts w:eastAsia="Times New Roman" w:hint="eastAsia"/>
          <w:lang w:eastAsia="en-GB"/>
        </w:rPr>
        <w:t xml:space="preserve"> FFS</w:t>
      </w:r>
      <w:r>
        <w:rPr>
          <w:rFonts w:eastAsia="맑은 고딕" w:hint="eastAsia"/>
          <w:lang w:eastAsia="ko-KR"/>
        </w:rPr>
        <w:t xml:space="preserve"> and may be dependent on architecture for 6G data framework.</w:t>
      </w:r>
    </w:p>
    <w:p w14:paraId="1A032FFF" w14:textId="77777777" w:rsidR="00C93D83" w:rsidRPr="002D3D2B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941F2" w14:textId="77777777" w:rsidR="00D53D2F" w:rsidRDefault="00D53D2F">
      <w:r>
        <w:separator/>
      </w:r>
    </w:p>
  </w:endnote>
  <w:endnote w:type="continuationSeparator" w:id="0">
    <w:p w14:paraId="78D12955" w14:textId="77777777" w:rsidR="00D53D2F" w:rsidRDefault="00D53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2AB30" w14:textId="77777777" w:rsidR="00D53D2F" w:rsidRDefault="00D53D2F">
      <w:r>
        <w:separator/>
      </w:r>
    </w:p>
  </w:footnote>
  <w:footnote w:type="continuationSeparator" w:id="0">
    <w:p w14:paraId="6CD00BB3" w14:textId="77777777" w:rsidR="00D53D2F" w:rsidRDefault="00D53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196B"/>
    <w:rsid w:val="00032590"/>
    <w:rsid w:val="0005550E"/>
    <w:rsid w:val="00076A1F"/>
    <w:rsid w:val="000B59EB"/>
    <w:rsid w:val="000E5387"/>
    <w:rsid w:val="0010504F"/>
    <w:rsid w:val="001104E0"/>
    <w:rsid w:val="001168AF"/>
    <w:rsid w:val="00134914"/>
    <w:rsid w:val="00147430"/>
    <w:rsid w:val="00150825"/>
    <w:rsid w:val="001604A8"/>
    <w:rsid w:val="001826ED"/>
    <w:rsid w:val="00185549"/>
    <w:rsid w:val="0019361A"/>
    <w:rsid w:val="001937CF"/>
    <w:rsid w:val="001A7FFB"/>
    <w:rsid w:val="001B093A"/>
    <w:rsid w:val="001B6050"/>
    <w:rsid w:val="001C35FE"/>
    <w:rsid w:val="001C5CF1"/>
    <w:rsid w:val="001E0A30"/>
    <w:rsid w:val="001F51FB"/>
    <w:rsid w:val="00210CB5"/>
    <w:rsid w:val="00213C5B"/>
    <w:rsid w:val="00214DF0"/>
    <w:rsid w:val="002328BC"/>
    <w:rsid w:val="00243096"/>
    <w:rsid w:val="0024701E"/>
    <w:rsid w:val="002474B7"/>
    <w:rsid w:val="002518BD"/>
    <w:rsid w:val="00266561"/>
    <w:rsid w:val="00277711"/>
    <w:rsid w:val="00291150"/>
    <w:rsid w:val="002943E1"/>
    <w:rsid w:val="002B4079"/>
    <w:rsid w:val="002C0EC7"/>
    <w:rsid w:val="002C37C9"/>
    <w:rsid w:val="002D3D2B"/>
    <w:rsid w:val="002E1D27"/>
    <w:rsid w:val="00317F81"/>
    <w:rsid w:val="00327F16"/>
    <w:rsid w:val="003339E9"/>
    <w:rsid w:val="00337943"/>
    <w:rsid w:val="0034664F"/>
    <w:rsid w:val="003466FE"/>
    <w:rsid w:val="003472ED"/>
    <w:rsid w:val="00362FB8"/>
    <w:rsid w:val="0036775E"/>
    <w:rsid w:val="00370300"/>
    <w:rsid w:val="00375166"/>
    <w:rsid w:val="003A5F72"/>
    <w:rsid w:val="003B5488"/>
    <w:rsid w:val="003D5D20"/>
    <w:rsid w:val="003D798D"/>
    <w:rsid w:val="004054C1"/>
    <w:rsid w:val="00430F64"/>
    <w:rsid w:val="0044235F"/>
    <w:rsid w:val="004721C0"/>
    <w:rsid w:val="004B2787"/>
    <w:rsid w:val="004B5859"/>
    <w:rsid w:val="004D28AE"/>
    <w:rsid w:val="004E2F92"/>
    <w:rsid w:val="004F1392"/>
    <w:rsid w:val="00512260"/>
    <w:rsid w:val="0051513A"/>
    <w:rsid w:val="0051688C"/>
    <w:rsid w:val="00541D49"/>
    <w:rsid w:val="005644BA"/>
    <w:rsid w:val="00567921"/>
    <w:rsid w:val="005856DF"/>
    <w:rsid w:val="00596C4E"/>
    <w:rsid w:val="005B4771"/>
    <w:rsid w:val="005B4F85"/>
    <w:rsid w:val="005C5006"/>
    <w:rsid w:val="005E2432"/>
    <w:rsid w:val="005E5F61"/>
    <w:rsid w:val="00605EC2"/>
    <w:rsid w:val="006413DD"/>
    <w:rsid w:val="00642197"/>
    <w:rsid w:val="0064631F"/>
    <w:rsid w:val="00653E2A"/>
    <w:rsid w:val="00672A6C"/>
    <w:rsid w:val="00690307"/>
    <w:rsid w:val="0069541A"/>
    <w:rsid w:val="006B0401"/>
    <w:rsid w:val="006B621B"/>
    <w:rsid w:val="006D15C1"/>
    <w:rsid w:val="006E4DF3"/>
    <w:rsid w:val="006E50B7"/>
    <w:rsid w:val="00702F19"/>
    <w:rsid w:val="007112C8"/>
    <w:rsid w:val="007174D4"/>
    <w:rsid w:val="00780A06"/>
    <w:rsid w:val="00785301"/>
    <w:rsid w:val="007933CC"/>
    <w:rsid w:val="00793D77"/>
    <w:rsid w:val="007A02F0"/>
    <w:rsid w:val="007B01A4"/>
    <w:rsid w:val="007D5FB3"/>
    <w:rsid w:val="007F6F15"/>
    <w:rsid w:val="008171CF"/>
    <w:rsid w:val="0082707E"/>
    <w:rsid w:val="008355AC"/>
    <w:rsid w:val="008634A0"/>
    <w:rsid w:val="00864F66"/>
    <w:rsid w:val="00871A34"/>
    <w:rsid w:val="0087508A"/>
    <w:rsid w:val="00882D7E"/>
    <w:rsid w:val="00894AC8"/>
    <w:rsid w:val="008A46AB"/>
    <w:rsid w:val="008B493E"/>
    <w:rsid w:val="008B4AAF"/>
    <w:rsid w:val="008E3EC3"/>
    <w:rsid w:val="008F3B6C"/>
    <w:rsid w:val="00901FBB"/>
    <w:rsid w:val="00902898"/>
    <w:rsid w:val="00911321"/>
    <w:rsid w:val="009158D2"/>
    <w:rsid w:val="009207CF"/>
    <w:rsid w:val="009255E7"/>
    <w:rsid w:val="009377B3"/>
    <w:rsid w:val="00982BA7"/>
    <w:rsid w:val="00995C58"/>
    <w:rsid w:val="009A21B0"/>
    <w:rsid w:val="009C123F"/>
    <w:rsid w:val="009E4F9D"/>
    <w:rsid w:val="009E5E38"/>
    <w:rsid w:val="009F1FAB"/>
    <w:rsid w:val="00A0548F"/>
    <w:rsid w:val="00A1160D"/>
    <w:rsid w:val="00A20256"/>
    <w:rsid w:val="00A22F10"/>
    <w:rsid w:val="00A34787"/>
    <w:rsid w:val="00A36BAD"/>
    <w:rsid w:val="00A73CEB"/>
    <w:rsid w:val="00A93CB3"/>
    <w:rsid w:val="00A95FBA"/>
    <w:rsid w:val="00AA3DBE"/>
    <w:rsid w:val="00AA7E59"/>
    <w:rsid w:val="00AB1CCA"/>
    <w:rsid w:val="00AB2E13"/>
    <w:rsid w:val="00AD5A8D"/>
    <w:rsid w:val="00AE2D1F"/>
    <w:rsid w:val="00AE35AD"/>
    <w:rsid w:val="00AE77E1"/>
    <w:rsid w:val="00AF77A5"/>
    <w:rsid w:val="00B03F3C"/>
    <w:rsid w:val="00B22B34"/>
    <w:rsid w:val="00B27818"/>
    <w:rsid w:val="00B304DF"/>
    <w:rsid w:val="00B36F25"/>
    <w:rsid w:val="00B405AA"/>
    <w:rsid w:val="00B41104"/>
    <w:rsid w:val="00B661B6"/>
    <w:rsid w:val="00B67ED9"/>
    <w:rsid w:val="00B736F8"/>
    <w:rsid w:val="00B80606"/>
    <w:rsid w:val="00BA4BE2"/>
    <w:rsid w:val="00BB734D"/>
    <w:rsid w:val="00BD1620"/>
    <w:rsid w:val="00BD4449"/>
    <w:rsid w:val="00BE7666"/>
    <w:rsid w:val="00BF3721"/>
    <w:rsid w:val="00C03966"/>
    <w:rsid w:val="00C143EF"/>
    <w:rsid w:val="00C44D05"/>
    <w:rsid w:val="00C57ECD"/>
    <w:rsid w:val="00C601CB"/>
    <w:rsid w:val="00C85AE4"/>
    <w:rsid w:val="00C86F41"/>
    <w:rsid w:val="00C87441"/>
    <w:rsid w:val="00C90593"/>
    <w:rsid w:val="00C93D83"/>
    <w:rsid w:val="00CC3BC0"/>
    <w:rsid w:val="00CC4471"/>
    <w:rsid w:val="00CC6403"/>
    <w:rsid w:val="00CE485B"/>
    <w:rsid w:val="00D0276E"/>
    <w:rsid w:val="00D07287"/>
    <w:rsid w:val="00D1312C"/>
    <w:rsid w:val="00D13227"/>
    <w:rsid w:val="00D17F3D"/>
    <w:rsid w:val="00D21E62"/>
    <w:rsid w:val="00D231AA"/>
    <w:rsid w:val="00D24BB9"/>
    <w:rsid w:val="00D318B2"/>
    <w:rsid w:val="00D32F8F"/>
    <w:rsid w:val="00D33709"/>
    <w:rsid w:val="00D53D2F"/>
    <w:rsid w:val="00D55FB4"/>
    <w:rsid w:val="00D560D2"/>
    <w:rsid w:val="00D70714"/>
    <w:rsid w:val="00D71E86"/>
    <w:rsid w:val="00D84C2E"/>
    <w:rsid w:val="00D9276D"/>
    <w:rsid w:val="00D94F8A"/>
    <w:rsid w:val="00DA12B4"/>
    <w:rsid w:val="00DB282F"/>
    <w:rsid w:val="00E06393"/>
    <w:rsid w:val="00E0719A"/>
    <w:rsid w:val="00E1464D"/>
    <w:rsid w:val="00E25D01"/>
    <w:rsid w:val="00E37039"/>
    <w:rsid w:val="00E54C0A"/>
    <w:rsid w:val="00E57816"/>
    <w:rsid w:val="00E7656A"/>
    <w:rsid w:val="00EE030D"/>
    <w:rsid w:val="00F02E0D"/>
    <w:rsid w:val="00F0432C"/>
    <w:rsid w:val="00F132E0"/>
    <w:rsid w:val="00F16C44"/>
    <w:rsid w:val="00F21090"/>
    <w:rsid w:val="00F21F65"/>
    <w:rsid w:val="00F27E9F"/>
    <w:rsid w:val="00F30160"/>
    <w:rsid w:val="00F30FD1"/>
    <w:rsid w:val="00F3442A"/>
    <w:rsid w:val="00F36125"/>
    <w:rsid w:val="00F431B2"/>
    <w:rsid w:val="00F57C87"/>
    <w:rsid w:val="00F6525A"/>
    <w:rsid w:val="00FA34CA"/>
    <w:rsid w:val="00FB62FB"/>
    <w:rsid w:val="00FC1C13"/>
    <w:rsid w:val="00FC490E"/>
    <w:rsid w:val="00FE44EC"/>
    <w:rsid w:val="00FF2F0C"/>
    <w:rsid w:val="00FF7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D17F3D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304D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LaeYoung (LG Electronics)</cp:lastModifiedBy>
  <cp:revision>93</cp:revision>
  <cp:lastPrinted>1900-01-01T05:00:00Z</cp:lastPrinted>
  <dcterms:created xsi:type="dcterms:W3CDTF">2026-01-13T13:07:00Z</dcterms:created>
  <dcterms:modified xsi:type="dcterms:W3CDTF">2026-01-27T08:28:00Z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